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CA6E2" w14:textId="77777777" w:rsidR="0087708B" w:rsidRDefault="0087708B" w:rsidP="0087708B">
      <w:pPr>
        <w:pStyle w:val="NoSpacing"/>
      </w:pPr>
      <w:r>
        <w:rPr>
          <w:u w:val="single"/>
        </w:rPr>
        <w:t>Matthew AMMORY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14:paraId="289B1753" w14:textId="77777777" w:rsidR="0087708B" w:rsidRDefault="0087708B" w:rsidP="0087708B">
      <w:pPr>
        <w:pStyle w:val="NoSpacing"/>
      </w:pPr>
    </w:p>
    <w:p w14:paraId="60DAA238" w14:textId="77777777" w:rsidR="0087708B" w:rsidRDefault="0087708B" w:rsidP="0087708B">
      <w:pPr>
        <w:pStyle w:val="NoSpacing"/>
      </w:pPr>
    </w:p>
    <w:p w14:paraId="3E8E1ABB" w14:textId="77777777" w:rsidR="0087708B" w:rsidRDefault="0087708B" w:rsidP="0087708B">
      <w:pPr>
        <w:pStyle w:val="NoSpacing"/>
      </w:pPr>
      <w:r>
        <w:t>21 Nov.1423</w:t>
      </w:r>
      <w:r>
        <w:tab/>
        <w:t>He was a juror on the inquisition post mortem held in Wendover,</w:t>
      </w:r>
    </w:p>
    <w:p w14:paraId="6CA45059" w14:textId="77777777" w:rsidR="0087708B" w:rsidRDefault="0087708B" w:rsidP="0087708B">
      <w:pPr>
        <w:pStyle w:val="NoSpacing"/>
      </w:pPr>
      <w:r>
        <w:tab/>
      </w:r>
      <w:r>
        <w:tab/>
        <w:t>Buckinghamshire, into lands of Elizabeth Clinton(q.v.).</w:t>
      </w:r>
    </w:p>
    <w:p w14:paraId="76AB4D0E" w14:textId="77777777" w:rsidR="0087708B" w:rsidRDefault="0087708B" w:rsidP="0087708B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www.inqisitionspostmortem.ac.uk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22-342)</w:t>
      </w:r>
    </w:p>
    <w:p w14:paraId="24B8137D" w14:textId="77777777" w:rsidR="0087708B" w:rsidRDefault="0087708B" w:rsidP="0087708B">
      <w:pPr>
        <w:pStyle w:val="NoSpacing"/>
      </w:pPr>
    </w:p>
    <w:p w14:paraId="44D0708F" w14:textId="77777777" w:rsidR="0087708B" w:rsidRDefault="0087708B" w:rsidP="0087708B">
      <w:pPr>
        <w:pStyle w:val="NoSpacing"/>
      </w:pPr>
    </w:p>
    <w:p w14:paraId="0B7B091A" w14:textId="77777777" w:rsidR="0087708B" w:rsidRDefault="0087708B" w:rsidP="0087708B">
      <w:pPr>
        <w:pStyle w:val="NoSpacing"/>
      </w:pPr>
      <w:r>
        <w:t>5 February 2019</w:t>
      </w:r>
    </w:p>
    <w:p w14:paraId="635823E5" w14:textId="5A0AA8DA" w:rsidR="006B2F86" w:rsidRPr="0087708B" w:rsidRDefault="0087708B" w:rsidP="00E71FC3">
      <w:pPr>
        <w:pStyle w:val="NoSpacing"/>
      </w:pPr>
      <w:bookmarkStart w:id="0" w:name="_GoBack"/>
      <w:bookmarkEnd w:id="0"/>
    </w:p>
    <w:sectPr w:rsidR="006B2F86" w:rsidRPr="0087708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7E4E5" w14:textId="77777777" w:rsidR="0087708B" w:rsidRDefault="0087708B" w:rsidP="00E71FC3">
      <w:pPr>
        <w:spacing w:after="0" w:line="240" w:lineRule="auto"/>
      </w:pPr>
      <w:r>
        <w:separator/>
      </w:r>
    </w:p>
  </w:endnote>
  <w:endnote w:type="continuationSeparator" w:id="0">
    <w:p w14:paraId="6491E4AD" w14:textId="77777777" w:rsidR="0087708B" w:rsidRDefault="008770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9F9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36ABC" w14:textId="77777777" w:rsidR="0087708B" w:rsidRDefault="0087708B" w:rsidP="00E71FC3">
      <w:pPr>
        <w:spacing w:after="0" w:line="240" w:lineRule="auto"/>
      </w:pPr>
      <w:r>
        <w:separator/>
      </w:r>
    </w:p>
  </w:footnote>
  <w:footnote w:type="continuationSeparator" w:id="0">
    <w:p w14:paraId="79397A65" w14:textId="77777777" w:rsidR="0087708B" w:rsidRDefault="008770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B"/>
    <w:rsid w:val="001A7C09"/>
    <w:rsid w:val="00577BD5"/>
    <w:rsid w:val="00656CBA"/>
    <w:rsid w:val="006A1F77"/>
    <w:rsid w:val="00733BE7"/>
    <w:rsid w:val="0087708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80DA8"/>
  <w15:chartTrackingRefBased/>
  <w15:docId w15:val="{B079D857-B869-47EB-8634-C29028D8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770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2019-02-05T20:04:00Z</dcterms:created>
  <dcterms:modified xsi:type="dcterms:W3CDTF">2019-02-05T20:04:00Z</dcterms:modified>
</cp:coreProperties>
</file>